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467F9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Clement CLEDERHOWE</w:t>
      </w:r>
      <w:r>
        <w:rPr>
          <w:rFonts w:ascii="Times New Roman" w:hAnsi="Times New Roman" w:cs="Times New Roman"/>
        </w:rPr>
        <w:t xml:space="preserve">       (fl.1484)</w:t>
      </w:r>
    </w:p>
    <w:p w14:paraId="1E75ADA6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Ely, Cambridgeshire. Gentleman.</w:t>
      </w:r>
    </w:p>
    <w:p w14:paraId="23938C41" w14:textId="77777777" w:rsidR="00F83B40" w:rsidRDefault="00F83B40" w:rsidP="00F83B40">
      <w:pPr>
        <w:rPr>
          <w:rFonts w:ascii="Times New Roman" w:hAnsi="Times New Roman" w:cs="Times New Roman"/>
        </w:rPr>
      </w:pPr>
    </w:p>
    <w:p w14:paraId="6E785002" w14:textId="77777777" w:rsidR="00F83B40" w:rsidRDefault="00F83B40" w:rsidP="00F83B40">
      <w:pPr>
        <w:rPr>
          <w:rFonts w:ascii="Times New Roman" w:hAnsi="Times New Roman" w:cs="Times New Roman"/>
        </w:rPr>
      </w:pPr>
    </w:p>
    <w:p w14:paraId="7210502A" w14:textId="77777777" w:rsidR="00483980" w:rsidRDefault="00483980" w:rsidP="00483980">
      <w:pPr>
        <w:pStyle w:val="NoSpacing"/>
        <w:jc w:val="both"/>
      </w:pPr>
      <w:r>
        <w:tab/>
        <w:t>1483</w:t>
      </w:r>
      <w:r>
        <w:tab/>
        <w:t>Richard Chawry of London, Alderman(q.v.), and his wife, Julia(q.v.),</w:t>
      </w:r>
    </w:p>
    <w:p w14:paraId="76E04F18" w14:textId="77777777" w:rsidR="00483980" w:rsidRDefault="00483980" w:rsidP="00483980">
      <w:pPr>
        <w:pStyle w:val="NoSpacing"/>
        <w:jc w:val="both"/>
      </w:pPr>
      <w:r>
        <w:tab/>
      </w:r>
      <w:r>
        <w:tab/>
        <w:t>as the executors of William Shosmyth of London, skinner(q.v.), brought</w:t>
      </w:r>
    </w:p>
    <w:p w14:paraId="16474508" w14:textId="77777777" w:rsidR="00483980" w:rsidRDefault="00483980" w:rsidP="00483980">
      <w:pPr>
        <w:pStyle w:val="NoSpacing"/>
        <w:jc w:val="both"/>
      </w:pPr>
      <w:r>
        <w:tab/>
      </w:r>
      <w:r>
        <w:tab/>
        <w:t>a plaint of debt against him and three others.</w:t>
      </w:r>
    </w:p>
    <w:p w14:paraId="4E1E0E1D" w14:textId="550666FD" w:rsidR="00483980" w:rsidRDefault="00483980" w:rsidP="00483980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18A257FD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Chawry of London, Alderman(q.v.), and his wife, Julia(q.v.),</w:t>
      </w:r>
    </w:p>
    <w:p w14:paraId="271630BF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 the executors of William Shosmyth of London, skinner(q.v.), brought</w:t>
      </w:r>
    </w:p>
    <w:p w14:paraId="1958CCD5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debt against him, Ralph Bampton of London, gentleman(q.v.),</w:t>
      </w:r>
    </w:p>
    <w:p w14:paraId="7EB6B8C1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Knubbe of Reigate, Surrey(q.v.).</w:t>
      </w:r>
    </w:p>
    <w:p w14:paraId="42DAB8DA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BF25D08" w14:textId="77777777" w:rsidR="00F83B40" w:rsidRDefault="00F83B40" w:rsidP="00F83B40">
      <w:pPr>
        <w:rPr>
          <w:rFonts w:ascii="Times New Roman" w:hAnsi="Times New Roman" w:cs="Times New Roman"/>
        </w:rPr>
      </w:pPr>
    </w:p>
    <w:p w14:paraId="7BE7F3F0" w14:textId="77777777" w:rsidR="00F83B40" w:rsidRDefault="00F83B40" w:rsidP="00F83B40">
      <w:pPr>
        <w:rPr>
          <w:rFonts w:ascii="Times New Roman" w:hAnsi="Times New Roman" w:cs="Times New Roman"/>
        </w:rPr>
      </w:pPr>
    </w:p>
    <w:p w14:paraId="0C863DF2" w14:textId="77777777" w:rsidR="00F83B40" w:rsidRDefault="00F83B4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January 2019</w:t>
      </w:r>
    </w:p>
    <w:p w14:paraId="1BA9BB5F" w14:textId="72D7FA0D" w:rsidR="00483980" w:rsidRDefault="00483980" w:rsidP="00F83B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September 2025</w:t>
      </w:r>
    </w:p>
    <w:p w14:paraId="5585B1C0" w14:textId="77777777" w:rsidR="00483980" w:rsidRPr="00E71FC3" w:rsidRDefault="00483980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2D185" w14:textId="77777777" w:rsidR="00F83B40" w:rsidRDefault="00F83B40" w:rsidP="00E71FC3">
      <w:r>
        <w:separator/>
      </w:r>
    </w:p>
  </w:endnote>
  <w:endnote w:type="continuationSeparator" w:id="0">
    <w:p w14:paraId="0059583F" w14:textId="77777777" w:rsidR="00F83B40" w:rsidRDefault="00F83B4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5C6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0EF24" w14:textId="77777777" w:rsidR="00F83B40" w:rsidRDefault="00F83B40" w:rsidP="00E71FC3">
      <w:r>
        <w:separator/>
      </w:r>
    </w:p>
  </w:footnote>
  <w:footnote w:type="continuationSeparator" w:id="0">
    <w:p w14:paraId="0F3CDAB8" w14:textId="77777777" w:rsidR="00F83B40" w:rsidRDefault="00F83B4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B40"/>
    <w:rsid w:val="001A7C09"/>
    <w:rsid w:val="00483980"/>
    <w:rsid w:val="00577BD5"/>
    <w:rsid w:val="00656CBA"/>
    <w:rsid w:val="00670679"/>
    <w:rsid w:val="006A1F77"/>
    <w:rsid w:val="00733BE7"/>
    <w:rsid w:val="00AB52E8"/>
    <w:rsid w:val="00B16D3F"/>
    <w:rsid w:val="00BB41AC"/>
    <w:rsid w:val="00E71FC3"/>
    <w:rsid w:val="00EF4813"/>
    <w:rsid w:val="00F8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629C3"/>
  <w15:chartTrackingRefBased/>
  <w15:docId w15:val="{B9E0B715-F135-4BC0-8C68-861610B0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B4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3B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2019-01-08T19:22:00Z</dcterms:created>
  <dcterms:modified xsi:type="dcterms:W3CDTF">2025-09-28T13:49:00Z</dcterms:modified>
</cp:coreProperties>
</file>